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84C" w:rsidRDefault="00DF384C" w:rsidP="00DF384C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09650" cy="1009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84C" w:rsidRDefault="00DF384C" w:rsidP="00DF384C">
      <w:pPr>
        <w:jc w:val="center"/>
        <w:rPr>
          <w:rFonts w:ascii="Calibri" w:hAnsi="Calibri" w:cs="Calibri"/>
          <w:sz w:val="22"/>
          <w:szCs w:val="22"/>
        </w:rPr>
      </w:pPr>
    </w:p>
    <w:p w:rsidR="00DF384C" w:rsidRPr="00827674" w:rsidRDefault="00DF384C" w:rsidP="00DF384C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РЕСПУБЛИКА СЕВЕРНАЯ ОСЕТИЯ-АЛАНИЯ</w:t>
      </w:r>
    </w:p>
    <w:p w:rsidR="00DF384C" w:rsidRPr="00827674" w:rsidRDefault="00DF384C" w:rsidP="00DF384C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СОБРАНИЕ ПРЕДСТАВИТЕЛЕЙ ДИГОРСКОГО РАЙОНА</w:t>
      </w:r>
    </w:p>
    <w:p w:rsidR="00DF384C" w:rsidRDefault="00DF384C" w:rsidP="00DF384C">
      <w:pPr>
        <w:jc w:val="center"/>
        <w:rPr>
          <w:b/>
          <w:i/>
          <w:sz w:val="28"/>
          <w:szCs w:val="28"/>
        </w:rPr>
      </w:pPr>
    </w:p>
    <w:p w:rsidR="00DF384C" w:rsidRDefault="00DF384C" w:rsidP="00DF384C">
      <w:pPr>
        <w:rPr>
          <w:b/>
          <w:i/>
          <w:sz w:val="28"/>
          <w:szCs w:val="28"/>
        </w:rPr>
      </w:pPr>
    </w:p>
    <w:p w:rsidR="00DF384C" w:rsidRDefault="00DF384C" w:rsidP="00DF384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DF384C" w:rsidRDefault="00DF384C" w:rsidP="00DF384C">
      <w:pPr>
        <w:rPr>
          <w:b/>
          <w:sz w:val="32"/>
          <w:szCs w:val="32"/>
        </w:rPr>
      </w:pPr>
    </w:p>
    <w:p w:rsidR="00DF384C" w:rsidRDefault="00DF384C" w:rsidP="00DF384C">
      <w:pPr>
        <w:rPr>
          <w:b/>
          <w:sz w:val="32"/>
          <w:szCs w:val="32"/>
        </w:rPr>
      </w:pPr>
    </w:p>
    <w:p w:rsidR="00DF384C" w:rsidRDefault="00DF384C" w:rsidP="00DF384C">
      <w:pPr>
        <w:jc w:val="center"/>
        <w:rPr>
          <w:b/>
          <w:sz w:val="32"/>
          <w:szCs w:val="32"/>
        </w:rPr>
      </w:pPr>
    </w:p>
    <w:tbl>
      <w:tblPr>
        <w:tblW w:w="0" w:type="auto"/>
        <w:tblLook w:val="04A0"/>
      </w:tblPr>
      <w:tblGrid>
        <w:gridCol w:w="3290"/>
        <w:gridCol w:w="3274"/>
        <w:gridCol w:w="3289"/>
      </w:tblGrid>
      <w:tr w:rsidR="00DF384C" w:rsidRPr="00A21D3E" w:rsidTr="005170D9">
        <w:tc>
          <w:tcPr>
            <w:tcW w:w="3337" w:type="dxa"/>
          </w:tcPr>
          <w:p w:rsidR="00DF384C" w:rsidRPr="00A21D3E" w:rsidRDefault="00DF384C" w:rsidP="005170D9">
            <w:pPr>
              <w:rPr>
                <w:b/>
                <w:sz w:val="32"/>
                <w:szCs w:val="32"/>
              </w:rPr>
            </w:pPr>
            <w:r w:rsidRPr="00A21D3E">
              <w:rPr>
                <w:b/>
                <w:sz w:val="28"/>
                <w:szCs w:val="28"/>
              </w:rPr>
              <w:t>5 октября 2012г.</w:t>
            </w:r>
          </w:p>
        </w:tc>
        <w:tc>
          <w:tcPr>
            <w:tcW w:w="3337" w:type="dxa"/>
          </w:tcPr>
          <w:p w:rsidR="00DF384C" w:rsidRPr="00A21D3E" w:rsidRDefault="00DF384C" w:rsidP="00DF384C">
            <w:pPr>
              <w:jc w:val="center"/>
              <w:rPr>
                <w:b/>
                <w:sz w:val="32"/>
                <w:szCs w:val="32"/>
              </w:rPr>
            </w:pPr>
            <w:r w:rsidRPr="00A21D3E"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t>4</w:t>
            </w:r>
            <w:r w:rsidRPr="00A21D3E">
              <w:rPr>
                <w:b/>
                <w:sz w:val="28"/>
                <w:szCs w:val="28"/>
              </w:rPr>
              <w:t>-7-5</w:t>
            </w:r>
          </w:p>
        </w:tc>
        <w:tc>
          <w:tcPr>
            <w:tcW w:w="3338" w:type="dxa"/>
          </w:tcPr>
          <w:p w:rsidR="00DF384C" w:rsidRPr="00A21D3E" w:rsidRDefault="00DF384C" w:rsidP="005170D9">
            <w:pPr>
              <w:jc w:val="right"/>
              <w:rPr>
                <w:b/>
                <w:sz w:val="32"/>
                <w:szCs w:val="32"/>
              </w:rPr>
            </w:pPr>
            <w:r w:rsidRPr="00A21D3E">
              <w:rPr>
                <w:b/>
                <w:sz w:val="28"/>
                <w:szCs w:val="28"/>
              </w:rPr>
              <w:t>г. Дигора</w:t>
            </w:r>
          </w:p>
        </w:tc>
      </w:tr>
    </w:tbl>
    <w:p w:rsidR="00C430D3" w:rsidRDefault="00C430D3" w:rsidP="00D77FEB">
      <w:pPr>
        <w:rPr>
          <w:sz w:val="28"/>
          <w:szCs w:val="28"/>
        </w:rPr>
      </w:pPr>
    </w:p>
    <w:p w:rsidR="00F16703" w:rsidRPr="007167E8" w:rsidRDefault="00BD756E" w:rsidP="00C200EE">
      <w:pPr>
        <w:rPr>
          <w:b/>
          <w:sz w:val="28"/>
          <w:szCs w:val="28"/>
        </w:rPr>
      </w:pPr>
      <w:r w:rsidRPr="007167E8">
        <w:rPr>
          <w:b/>
          <w:sz w:val="28"/>
          <w:szCs w:val="28"/>
        </w:rPr>
        <w:t xml:space="preserve">   </w:t>
      </w:r>
    </w:p>
    <w:p w:rsidR="00BD756E" w:rsidRPr="007167E8" w:rsidRDefault="007167E8" w:rsidP="0098660B">
      <w:pPr>
        <w:rPr>
          <w:b/>
          <w:sz w:val="28"/>
          <w:szCs w:val="28"/>
        </w:rPr>
      </w:pPr>
      <w:r w:rsidRPr="007167E8">
        <w:rPr>
          <w:b/>
          <w:sz w:val="28"/>
          <w:szCs w:val="28"/>
        </w:rPr>
        <w:t xml:space="preserve">Об утверждении схемы территориального </w:t>
      </w:r>
    </w:p>
    <w:p w:rsidR="007167E8" w:rsidRPr="007167E8" w:rsidRDefault="007167E8" w:rsidP="0098660B">
      <w:pPr>
        <w:rPr>
          <w:b/>
          <w:sz w:val="28"/>
          <w:szCs w:val="28"/>
        </w:rPr>
      </w:pPr>
      <w:r w:rsidRPr="007167E8">
        <w:rPr>
          <w:b/>
          <w:sz w:val="28"/>
          <w:szCs w:val="28"/>
        </w:rPr>
        <w:t>планирования  Дигорского района РСО - Алания</w:t>
      </w:r>
    </w:p>
    <w:p w:rsidR="00BD756E" w:rsidRDefault="00F30A46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F30A46" w:rsidRDefault="00F30A46" w:rsidP="00C200EE">
      <w:pPr>
        <w:rPr>
          <w:sz w:val="28"/>
          <w:szCs w:val="28"/>
        </w:rPr>
      </w:pPr>
    </w:p>
    <w:p w:rsidR="00297FA0" w:rsidRDefault="00814B5F" w:rsidP="00DF384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положение</w:t>
      </w:r>
      <w:r w:rsidR="0049280D">
        <w:rPr>
          <w:sz w:val="28"/>
          <w:szCs w:val="28"/>
        </w:rPr>
        <w:t xml:space="preserve"> о </w:t>
      </w:r>
      <w:r w:rsidR="00C46004">
        <w:rPr>
          <w:sz w:val="28"/>
          <w:szCs w:val="28"/>
        </w:rPr>
        <w:t>территориальном планировании</w:t>
      </w:r>
      <w:r w:rsidR="0049280D">
        <w:rPr>
          <w:sz w:val="28"/>
          <w:szCs w:val="28"/>
        </w:rPr>
        <w:t xml:space="preserve"> </w:t>
      </w:r>
      <w:r w:rsidR="00C46004">
        <w:rPr>
          <w:sz w:val="28"/>
          <w:szCs w:val="28"/>
        </w:rPr>
        <w:t>(</w:t>
      </w:r>
      <w:r w:rsidR="00FE74E9">
        <w:rPr>
          <w:sz w:val="28"/>
          <w:szCs w:val="28"/>
        </w:rPr>
        <w:t>Схем</w:t>
      </w:r>
      <w:r w:rsidR="00C46004">
        <w:rPr>
          <w:sz w:val="28"/>
          <w:szCs w:val="28"/>
        </w:rPr>
        <w:t xml:space="preserve">а территориального планирования) </w:t>
      </w:r>
      <w:r w:rsidR="00FE74E9">
        <w:rPr>
          <w:sz w:val="28"/>
          <w:szCs w:val="28"/>
        </w:rPr>
        <w:t xml:space="preserve">Дигорского муниципального района Республики Северная </w:t>
      </w:r>
      <w:proofErr w:type="gramStart"/>
      <w:r w:rsidR="00FE74E9">
        <w:rPr>
          <w:sz w:val="28"/>
          <w:szCs w:val="28"/>
        </w:rPr>
        <w:t>Ос</w:t>
      </w:r>
      <w:r w:rsidR="00C46004">
        <w:rPr>
          <w:sz w:val="28"/>
          <w:szCs w:val="28"/>
        </w:rPr>
        <w:t>етия</w:t>
      </w:r>
      <w:r w:rsidR="00DF384C">
        <w:rPr>
          <w:sz w:val="28"/>
          <w:szCs w:val="28"/>
        </w:rPr>
        <w:t>-</w:t>
      </w:r>
      <w:r w:rsidR="00FE74E9">
        <w:rPr>
          <w:sz w:val="28"/>
          <w:szCs w:val="28"/>
        </w:rPr>
        <w:t>Алания</w:t>
      </w:r>
      <w:proofErr w:type="gramEnd"/>
      <w:r w:rsidR="00FE74E9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разработанная в соответствии с  муниципальным контрактом</w:t>
      </w:r>
      <w:r w:rsidR="00FE74E9">
        <w:rPr>
          <w:sz w:val="28"/>
          <w:szCs w:val="28"/>
        </w:rPr>
        <w:t xml:space="preserve"> от 12 марта 2008 г.</w:t>
      </w:r>
      <w:r w:rsidR="00DF384C">
        <w:rPr>
          <w:sz w:val="28"/>
          <w:szCs w:val="28"/>
        </w:rPr>
        <w:t xml:space="preserve"> </w:t>
      </w:r>
      <w:r w:rsidR="00FE74E9">
        <w:rPr>
          <w:sz w:val="28"/>
          <w:szCs w:val="28"/>
        </w:rPr>
        <w:t>№02</w:t>
      </w:r>
    </w:p>
    <w:p w:rsidR="002050C2" w:rsidRPr="002050C2" w:rsidRDefault="002050C2" w:rsidP="00297FA0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DF384C" w:rsidRPr="006879C5" w:rsidRDefault="00DF384C" w:rsidP="00DF384C">
      <w:pPr>
        <w:spacing w:line="276" w:lineRule="auto"/>
        <w:ind w:firstLine="360"/>
        <w:jc w:val="center"/>
        <w:rPr>
          <w:b/>
          <w:sz w:val="28"/>
          <w:szCs w:val="28"/>
        </w:rPr>
      </w:pPr>
      <w:r w:rsidRPr="006879C5">
        <w:rPr>
          <w:b/>
          <w:sz w:val="28"/>
          <w:szCs w:val="28"/>
        </w:rPr>
        <w:t xml:space="preserve">Собрание представителей Дигорского района </w:t>
      </w:r>
    </w:p>
    <w:p w:rsidR="00DF384C" w:rsidRPr="006879C5" w:rsidRDefault="00DF384C" w:rsidP="00DF384C">
      <w:pPr>
        <w:spacing w:line="276" w:lineRule="auto"/>
        <w:ind w:firstLine="360"/>
        <w:jc w:val="center"/>
        <w:rPr>
          <w:b/>
          <w:sz w:val="28"/>
          <w:szCs w:val="28"/>
        </w:rPr>
      </w:pPr>
    </w:p>
    <w:p w:rsidR="00DF384C" w:rsidRDefault="00DF384C" w:rsidP="00DF384C">
      <w:pPr>
        <w:spacing w:line="276" w:lineRule="auto"/>
        <w:jc w:val="center"/>
        <w:rPr>
          <w:b/>
          <w:sz w:val="28"/>
          <w:szCs w:val="28"/>
        </w:rPr>
      </w:pPr>
      <w:r w:rsidRPr="006879C5">
        <w:rPr>
          <w:b/>
          <w:sz w:val="28"/>
          <w:szCs w:val="28"/>
        </w:rPr>
        <w:t>РЕШИЛО:</w:t>
      </w:r>
    </w:p>
    <w:p w:rsidR="00DF384C" w:rsidRPr="006879C5" w:rsidRDefault="00DF384C" w:rsidP="00DF384C">
      <w:pPr>
        <w:spacing w:line="276" w:lineRule="auto"/>
        <w:jc w:val="center"/>
        <w:rPr>
          <w:b/>
          <w:sz w:val="28"/>
          <w:szCs w:val="28"/>
        </w:rPr>
      </w:pPr>
    </w:p>
    <w:p w:rsidR="00F90AEC" w:rsidRPr="00FE74E9" w:rsidRDefault="00FE74E9" w:rsidP="00DF384C">
      <w:pPr>
        <w:pStyle w:val="a5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схему территориального планирования Дигорского района </w:t>
      </w:r>
      <w:r w:rsidR="00DF384C">
        <w:rPr>
          <w:sz w:val="28"/>
          <w:szCs w:val="28"/>
        </w:rPr>
        <w:t>Республики Северная Осетия-Алания</w:t>
      </w:r>
      <w:r>
        <w:rPr>
          <w:sz w:val="28"/>
          <w:szCs w:val="28"/>
        </w:rPr>
        <w:t>.</w:t>
      </w:r>
    </w:p>
    <w:p w:rsidR="00AE7E33" w:rsidRDefault="00AE7E33" w:rsidP="00DF384C">
      <w:pPr>
        <w:pStyle w:val="a5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подписания.</w:t>
      </w:r>
    </w:p>
    <w:p w:rsidR="00C73CA8" w:rsidRDefault="00BD756E" w:rsidP="00297FA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297FA0" w:rsidRPr="00297FA0" w:rsidRDefault="00297FA0" w:rsidP="00297FA0">
      <w:pPr>
        <w:spacing w:line="276" w:lineRule="auto"/>
        <w:jc w:val="both"/>
        <w:rPr>
          <w:sz w:val="28"/>
          <w:szCs w:val="28"/>
        </w:rPr>
      </w:pPr>
    </w:p>
    <w:p w:rsidR="002525DA" w:rsidRDefault="002525DA" w:rsidP="00D77FEB">
      <w:pPr>
        <w:rPr>
          <w:sz w:val="28"/>
          <w:szCs w:val="28"/>
        </w:rPr>
      </w:pPr>
    </w:p>
    <w:p w:rsidR="002525DA" w:rsidRDefault="002525DA" w:rsidP="00D77FEB">
      <w:pPr>
        <w:rPr>
          <w:sz w:val="28"/>
          <w:szCs w:val="28"/>
        </w:rPr>
      </w:pPr>
    </w:p>
    <w:p w:rsidR="002525DA" w:rsidRDefault="002525DA" w:rsidP="00D77FEB">
      <w:pPr>
        <w:rPr>
          <w:sz w:val="28"/>
          <w:szCs w:val="28"/>
        </w:rPr>
      </w:pPr>
    </w:p>
    <w:p w:rsidR="00DF384C" w:rsidRPr="00CE6B21" w:rsidRDefault="00DF384C" w:rsidP="00DF384C">
      <w:pPr>
        <w:jc w:val="both"/>
        <w:rPr>
          <w:b/>
          <w:sz w:val="28"/>
          <w:szCs w:val="28"/>
        </w:rPr>
      </w:pPr>
      <w:r w:rsidRPr="00CE6B21">
        <w:rPr>
          <w:b/>
          <w:sz w:val="28"/>
          <w:szCs w:val="28"/>
        </w:rPr>
        <w:t>И.О. Главы Дигорского района -</w:t>
      </w:r>
    </w:p>
    <w:p w:rsidR="00DF384C" w:rsidRPr="00CE6B21" w:rsidRDefault="00DF384C" w:rsidP="00DF384C">
      <w:pPr>
        <w:jc w:val="both"/>
        <w:rPr>
          <w:b/>
          <w:sz w:val="28"/>
          <w:szCs w:val="28"/>
        </w:rPr>
      </w:pPr>
      <w:r w:rsidRPr="00CE6B21">
        <w:rPr>
          <w:b/>
          <w:sz w:val="28"/>
          <w:szCs w:val="28"/>
        </w:rPr>
        <w:t>председателя Собрания</w:t>
      </w:r>
    </w:p>
    <w:p w:rsidR="00DF384C" w:rsidRPr="00CE6B21" w:rsidRDefault="00DF384C" w:rsidP="00DF384C">
      <w:pPr>
        <w:jc w:val="both"/>
        <w:rPr>
          <w:b/>
          <w:sz w:val="28"/>
          <w:szCs w:val="28"/>
        </w:rPr>
      </w:pPr>
      <w:r w:rsidRPr="00CE6B21">
        <w:rPr>
          <w:b/>
          <w:sz w:val="28"/>
          <w:szCs w:val="28"/>
        </w:rPr>
        <w:t xml:space="preserve">представителей                                    </w:t>
      </w:r>
      <w:r>
        <w:rPr>
          <w:b/>
          <w:sz w:val="28"/>
          <w:szCs w:val="28"/>
        </w:rPr>
        <w:t xml:space="preserve">             </w:t>
      </w:r>
      <w:r w:rsidRPr="00CE6B21">
        <w:rPr>
          <w:b/>
          <w:sz w:val="28"/>
          <w:szCs w:val="28"/>
        </w:rPr>
        <w:t xml:space="preserve">                                  А.Ц. </w:t>
      </w:r>
      <w:proofErr w:type="spellStart"/>
      <w:r w:rsidRPr="00CE6B21">
        <w:rPr>
          <w:b/>
          <w:sz w:val="28"/>
          <w:szCs w:val="28"/>
        </w:rPr>
        <w:t>Гуцаев</w:t>
      </w:r>
      <w:proofErr w:type="spellEnd"/>
      <w:r w:rsidRPr="00CE6B21">
        <w:rPr>
          <w:b/>
          <w:sz w:val="28"/>
          <w:szCs w:val="28"/>
        </w:rPr>
        <w:t xml:space="preserve">  </w:t>
      </w:r>
    </w:p>
    <w:p w:rsidR="001B1F2B" w:rsidRPr="00297FA0" w:rsidRDefault="001B1F2B" w:rsidP="00DF384C">
      <w:pPr>
        <w:rPr>
          <w:b/>
          <w:sz w:val="28"/>
          <w:szCs w:val="28"/>
        </w:rPr>
      </w:pPr>
    </w:p>
    <w:sectPr w:rsidR="001B1F2B" w:rsidRPr="00297FA0" w:rsidSect="00DF384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072" w:rsidRDefault="00946072" w:rsidP="00E74F90">
      <w:r>
        <w:separator/>
      </w:r>
    </w:p>
  </w:endnote>
  <w:endnote w:type="continuationSeparator" w:id="0">
    <w:p w:rsidR="00946072" w:rsidRDefault="00946072" w:rsidP="00E74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072" w:rsidRDefault="00946072" w:rsidP="00E74F90">
      <w:r>
        <w:separator/>
      </w:r>
    </w:p>
  </w:footnote>
  <w:footnote w:type="continuationSeparator" w:id="0">
    <w:p w:rsidR="00946072" w:rsidRDefault="00946072" w:rsidP="00E74F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47C13"/>
    <w:multiLevelType w:val="hybridMultilevel"/>
    <w:tmpl w:val="59F46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43515"/>
    <w:multiLevelType w:val="hybridMultilevel"/>
    <w:tmpl w:val="F1061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61D91"/>
    <w:multiLevelType w:val="hybridMultilevel"/>
    <w:tmpl w:val="DD34902E"/>
    <w:lvl w:ilvl="0" w:tplc="DC4289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F41"/>
    <w:rsid w:val="000002B5"/>
    <w:rsid w:val="000416BB"/>
    <w:rsid w:val="000434B7"/>
    <w:rsid w:val="00061379"/>
    <w:rsid w:val="0008168D"/>
    <w:rsid w:val="000A0A50"/>
    <w:rsid w:val="000E3EDF"/>
    <w:rsid w:val="000F4CE2"/>
    <w:rsid w:val="00102C42"/>
    <w:rsid w:val="0012419B"/>
    <w:rsid w:val="00142CDF"/>
    <w:rsid w:val="00147974"/>
    <w:rsid w:val="00171DAF"/>
    <w:rsid w:val="00180A87"/>
    <w:rsid w:val="00181DC9"/>
    <w:rsid w:val="001B1F2B"/>
    <w:rsid w:val="001C5454"/>
    <w:rsid w:val="001E67C9"/>
    <w:rsid w:val="00201C54"/>
    <w:rsid w:val="002050C2"/>
    <w:rsid w:val="00220DA5"/>
    <w:rsid w:val="002525DA"/>
    <w:rsid w:val="00297FA0"/>
    <w:rsid w:val="00316361"/>
    <w:rsid w:val="00395452"/>
    <w:rsid w:val="00415E72"/>
    <w:rsid w:val="004552EF"/>
    <w:rsid w:val="00466652"/>
    <w:rsid w:val="0049280D"/>
    <w:rsid w:val="00516ACB"/>
    <w:rsid w:val="00544D81"/>
    <w:rsid w:val="005505DE"/>
    <w:rsid w:val="00576A8F"/>
    <w:rsid w:val="005801F6"/>
    <w:rsid w:val="00581004"/>
    <w:rsid w:val="0059483E"/>
    <w:rsid w:val="00674A14"/>
    <w:rsid w:val="006B79C8"/>
    <w:rsid w:val="006C4ACF"/>
    <w:rsid w:val="006D3EE4"/>
    <w:rsid w:val="00703074"/>
    <w:rsid w:val="007167E8"/>
    <w:rsid w:val="00751F79"/>
    <w:rsid w:val="007668AF"/>
    <w:rsid w:val="0078076A"/>
    <w:rsid w:val="0079158A"/>
    <w:rsid w:val="007C6E1D"/>
    <w:rsid w:val="007F2091"/>
    <w:rsid w:val="007F4281"/>
    <w:rsid w:val="007F64C2"/>
    <w:rsid w:val="00811856"/>
    <w:rsid w:val="00814B5F"/>
    <w:rsid w:val="008466CF"/>
    <w:rsid w:val="00857F41"/>
    <w:rsid w:val="008901F0"/>
    <w:rsid w:val="00890878"/>
    <w:rsid w:val="008A2810"/>
    <w:rsid w:val="009160FB"/>
    <w:rsid w:val="00941B72"/>
    <w:rsid w:val="00942395"/>
    <w:rsid w:val="00946072"/>
    <w:rsid w:val="00955971"/>
    <w:rsid w:val="009723EB"/>
    <w:rsid w:val="00975459"/>
    <w:rsid w:val="0098660B"/>
    <w:rsid w:val="009B4779"/>
    <w:rsid w:val="009C2983"/>
    <w:rsid w:val="009E6F4E"/>
    <w:rsid w:val="00A41FB1"/>
    <w:rsid w:val="00A854E6"/>
    <w:rsid w:val="00AD26DF"/>
    <w:rsid w:val="00AE5AFE"/>
    <w:rsid w:val="00AE7E33"/>
    <w:rsid w:val="00B52489"/>
    <w:rsid w:val="00B57483"/>
    <w:rsid w:val="00B90438"/>
    <w:rsid w:val="00BA2944"/>
    <w:rsid w:val="00BD756E"/>
    <w:rsid w:val="00C200EE"/>
    <w:rsid w:val="00C2566F"/>
    <w:rsid w:val="00C430D3"/>
    <w:rsid w:val="00C46004"/>
    <w:rsid w:val="00C72E2A"/>
    <w:rsid w:val="00C73CA8"/>
    <w:rsid w:val="00CC6B10"/>
    <w:rsid w:val="00CD0EC2"/>
    <w:rsid w:val="00D26691"/>
    <w:rsid w:val="00D3107A"/>
    <w:rsid w:val="00D66F3B"/>
    <w:rsid w:val="00D77DB7"/>
    <w:rsid w:val="00D77FEB"/>
    <w:rsid w:val="00DD2ED8"/>
    <w:rsid w:val="00DF384C"/>
    <w:rsid w:val="00DF58D9"/>
    <w:rsid w:val="00E02498"/>
    <w:rsid w:val="00E14ED7"/>
    <w:rsid w:val="00E40D10"/>
    <w:rsid w:val="00E74F90"/>
    <w:rsid w:val="00ED087D"/>
    <w:rsid w:val="00F16703"/>
    <w:rsid w:val="00F30A46"/>
    <w:rsid w:val="00F64005"/>
    <w:rsid w:val="00F64EEE"/>
    <w:rsid w:val="00F90AEC"/>
    <w:rsid w:val="00FE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F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F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430D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41;&#1083;&#1072;&#1085;&#1086;&#1082;%20&#1088;&#1072;&#1089;&#1087;&#1086;&#1088;&#1103;&#1078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79B76-0A7A-4C13-BBD3-65550CE33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Бланок распоряжения</Template>
  <TotalTime>32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Jana</cp:lastModifiedBy>
  <cp:revision>16</cp:revision>
  <cp:lastPrinted>2012-10-08T10:54:00Z</cp:lastPrinted>
  <dcterms:created xsi:type="dcterms:W3CDTF">2012-10-03T05:39:00Z</dcterms:created>
  <dcterms:modified xsi:type="dcterms:W3CDTF">2012-10-14T06:44:00Z</dcterms:modified>
</cp:coreProperties>
</file>